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2E40" w14:textId="18F072CD" w:rsidR="00B049E0" w:rsidRPr="006A2413" w:rsidRDefault="00B049E0" w:rsidP="007A2383">
      <w:pPr>
        <w:pStyle w:val="Nagwek4"/>
        <w:rPr>
          <w:rFonts w:asciiTheme="minorHAnsi" w:hAnsiTheme="minorHAnsi" w:cstheme="minorHAnsi"/>
          <w:bCs/>
          <w:iCs/>
          <w:sz w:val="18"/>
          <w:szCs w:val="18"/>
        </w:rPr>
      </w:pPr>
      <w:r w:rsidRPr="006A2413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6A2413" w:rsidRPr="006A2413">
        <w:rPr>
          <w:rFonts w:asciiTheme="minorHAnsi" w:hAnsiTheme="minorHAnsi" w:cstheme="minorHAnsi"/>
          <w:bCs/>
          <w:iCs/>
          <w:sz w:val="18"/>
          <w:szCs w:val="18"/>
        </w:rPr>
        <w:t>11</w:t>
      </w:r>
      <w:r w:rsidRPr="006A2413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10AD2B50" w14:textId="77777777" w:rsidR="007A2383" w:rsidRPr="007A2383" w:rsidRDefault="007A2383" w:rsidP="007A2383">
      <w:pPr>
        <w:rPr>
          <w:lang w:eastAsia="pl-PL"/>
        </w:rPr>
      </w:pP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2"/>
      </w:tblGrid>
      <w:tr w:rsidR="00B049E0" w:rsidRPr="007A2383" w14:paraId="38F223CB" w14:textId="77777777" w:rsidTr="007A2383">
        <w:trPr>
          <w:gridAfter w:val="1"/>
          <w:wAfter w:w="32" w:type="dxa"/>
        </w:trPr>
        <w:tc>
          <w:tcPr>
            <w:tcW w:w="2800" w:type="dxa"/>
          </w:tcPr>
          <w:p w14:paraId="5A6C11E2" w14:textId="77777777" w:rsidR="00B049E0" w:rsidRPr="007A2383" w:rsidRDefault="00B049E0" w:rsidP="00B475B8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A2383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7A2383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EF6F39F" w14:textId="77777777" w:rsidR="00B049E0" w:rsidRPr="007A2383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2ED29DF" w14:textId="77777777" w:rsidR="00B049E0" w:rsidRPr="007A2383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3F6C4DD1" w14:textId="77777777" w:rsidR="00B049E0" w:rsidRPr="007A2383" w:rsidRDefault="00B049E0" w:rsidP="00B475B8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7A238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B049E0" w:rsidRPr="007A2383" w14:paraId="7C91689E" w14:textId="77777777" w:rsidTr="007A2383">
        <w:trPr>
          <w:gridAfter w:val="1"/>
          <w:wAfter w:w="32" w:type="dxa"/>
        </w:trPr>
        <w:tc>
          <w:tcPr>
            <w:tcW w:w="2800" w:type="dxa"/>
          </w:tcPr>
          <w:p w14:paraId="3C53E68F" w14:textId="77777777" w:rsidR="00B049E0" w:rsidRPr="007A2383" w:rsidRDefault="00B049E0" w:rsidP="00B475B8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A2383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9C0BE2F" w14:textId="77777777" w:rsidR="00B049E0" w:rsidRPr="007A2383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24D00CA" w14:textId="77777777" w:rsidR="00B049E0" w:rsidRPr="007A2383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34BEBA3C" w14:textId="77777777" w:rsidR="00B049E0" w:rsidRDefault="00B049E0" w:rsidP="00B475B8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7A2383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7A238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  <w:p w14:paraId="0F243EFF" w14:textId="77777777" w:rsidR="007A2383" w:rsidRPr="007A2383" w:rsidRDefault="007A2383" w:rsidP="00B475B8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</w:p>
        </w:tc>
      </w:tr>
      <w:tr w:rsidR="004921CD" w:rsidRPr="007A2383" w14:paraId="3375BE19" w14:textId="77777777" w:rsidTr="007A23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14:paraId="4830BC97" w14:textId="77777777" w:rsidR="007A2383" w:rsidRDefault="007A2383" w:rsidP="007A2383">
            <w:pPr>
              <w:spacing w:before="240" w:after="80" w:line="276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OŚWIADCZENIE </w:t>
            </w:r>
          </w:p>
          <w:p w14:paraId="6C4523A7" w14:textId="04BA3949" w:rsidR="004921CD" w:rsidRPr="007A2383" w:rsidRDefault="007A2383" w:rsidP="007A2383">
            <w:pPr>
              <w:spacing w:after="120" w:line="276" w:lineRule="auto"/>
              <w:jc w:val="center"/>
              <w:rPr>
                <w:rFonts w:asciiTheme="minorHAnsi" w:hAnsiTheme="minorHAnsi" w:cstheme="minorHAnsi"/>
                <w:i/>
                <w:iCs/>
                <w:color w:val="0070C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DOTYCZĄCE SPALARNI UTYLIZACJI ODPADÓW</w:t>
            </w:r>
          </w:p>
        </w:tc>
      </w:tr>
    </w:tbl>
    <w:p w14:paraId="14D741E1" w14:textId="77777777" w:rsidR="007A2383" w:rsidRPr="007A2383" w:rsidRDefault="004921CD" w:rsidP="007A2383">
      <w:pPr>
        <w:spacing w:after="120" w:line="360" w:lineRule="auto"/>
        <w:jc w:val="both"/>
        <w:rPr>
          <w:rFonts w:asciiTheme="minorHAnsi" w:hAnsiTheme="minorHAnsi" w:cstheme="minorHAnsi"/>
          <w:sz w:val="10"/>
          <w:szCs w:val="10"/>
        </w:rPr>
      </w:pPr>
      <w:r w:rsidRPr="007A238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0A8572" w14:textId="01E6F87B" w:rsidR="00B049E0" w:rsidRPr="007A2383" w:rsidRDefault="00B049E0" w:rsidP="007A2383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2383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049E0" w:rsidRPr="007A2383" w14:paraId="30B43158" w14:textId="77777777" w:rsidTr="00B475B8">
        <w:tc>
          <w:tcPr>
            <w:tcW w:w="2269" w:type="dxa"/>
          </w:tcPr>
          <w:p w14:paraId="79AE4160" w14:textId="77777777" w:rsidR="00B049E0" w:rsidRPr="007A2383" w:rsidRDefault="00B049E0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D0EED59" w14:textId="77777777" w:rsidR="00B049E0" w:rsidRPr="007A2383" w:rsidRDefault="004921CD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B049E0" w:rsidRPr="007A238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4921CD" w:rsidRPr="007A2383" w14:paraId="695568FA" w14:textId="77777777" w:rsidTr="00DF6660">
        <w:tc>
          <w:tcPr>
            <w:tcW w:w="2269" w:type="dxa"/>
          </w:tcPr>
          <w:p w14:paraId="0BD5D7C9" w14:textId="77777777" w:rsidR="004921CD" w:rsidRPr="007A2383" w:rsidRDefault="004921CD" w:rsidP="00DF666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5C3F331" w14:textId="38285854" w:rsidR="004921CD" w:rsidRPr="007A2383" w:rsidRDefault="004921CD" w:rsidP="00DF666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medyczne/5</w:t>
            </w:r>
            <w:r w:rsidR="006A241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82</w:t>
            </w:r>
            <w:r w:rsidRPr="007A238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/202</w:t>
            </w:r>
            <w:r w:rsidR="006A2413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6</w:t>
            </w:r>
          </w:p>
        </w:tc>
      </w:tr>
    </w:tbl>
    <w:p w14:paraId="0CA93848" w14:textId="77777777" w:rsidR="00B049E0" w:rsidRPr="007A2383" w:rsidRDefault="00B049E0" w:rsidP="00B049E0">
      <w:pPr>
        <w:spacing w:after="0" w:line="360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52E0E67D" w14:textId="77777777" w:rsidR="00F90CD1" w:rsidRPr="007A2383" w:rsidRDefault="00B049E0" w:rsidP="00B049E0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2383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4921CD" w:rsidRPr="007A2383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7A2383">
        <w:rPr>
          <w:rFonts w:asciiTheme="minorHAnsi" w:hAnsiTheme="minorHAnsi" w:cstheme="minorHAnsi"/>
          <w:b/>
          <w:sz w:val="20"/>
          <w:szCs w:val="20"/>
        </w:rPr>
        <w:t>,</w:t>
      </w:r>
      <w:r w:rsidRPr="007A2383">
        <w:rPr>
          <w:rFonts w:asciiTheme="minorHAnsi" w:hAnsiTheme="minorHAnsi" w:cstheme="minorHAnsi"/>
          <w:sz w:val="20"/>
          <w:szCs w:val="20"/>
        </w:rPr>
        <w:t xml:space="preserve"> oświadczam, co następuje</w:t>
      </w:r>
      <w:r w:rsidR="002B2AD9" w:rsidRPr="007A2383">
        <w:rPr>
          <w:rFonts w:asciiTheme="minorHAnsi" w:hAnsiTheme="minorHAnsi" w:cstheme="minorHAnsi"/>
          <w:sz w:val="20"/>
          <w:szCs w:val="20"/>
        </w:rPr>
        <w:t>:</w:t>
      </w:r>
    </w:p>
    <w:p w14:paraId="7C236741" w14:textId="77777777" w:rsidR="007A2383" w:rsidRPr="007A2383" w:rsidRDefault="007A2383" w:rsidP="007A2383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7A2383">
        <w:rPr>
          <w:rFonts w:asciiTheme="minorHAnsi" w:hAnsiTheme="minorHAnsi" w:cstheme="minorHAnsi"/>
          <w:sz w:val="20"/>
          <w:szCs w:val="20"/>
        </w:rPr>
        <w:t xml:space="preserve">Zamierzam/-y unieszkodliwiać </w:t>
      </w:r>
      <w:r w:rsidRPr="007A2383">
        <w:rPr>
          <w:rFonts w:asciiTheme="minorHAnsi" w:hAnsiTheme="minorHAnsi" w:cstheme="minorHAnsi"/>
          <w:b/>
          <w:bCs/>
          <w:sz w:val="20"/>
          <w:szCs w:val="20"/>
        </w:rPr>
        <w:t>odpady medyczne</w:t>
      </w:r>
      <w:r w:rsidRPr="007A2383">
        <w:rPr>
          <w:rFonts w:asciiTheme="minorHAnsi" w:hAnsiTheme="minorHAnsi" w:cstheme="minorHAnsi"/>
          <w:sz w:val="20"/>
          <w:szCs w:val="20"/>
        </w:rPr>
        <w:t xml:space="preserve"> w instalacji położonej w ……...............…….......……………………………………………… </w:t>
      </w:r>
      <w:r w:rsidRPr="007A2383">
        <w:rPr>
          <w:rFonts w:asciiTheme="minorHAnsi" w:hAnsiTheme="minorHAnsi" w:cstheme="minorHAnsi"/>
          <w:i/>
          <w:iCs/>
          <w:sz w:val="20"/>
          <w:szCs w:val="20"/>
        </w:rPr>
        <w:t>(dokładny adres instalacji)</w:t>
      </w:r>
      <w:r w:rsidRPr="007A2383">
        <w:rPr>
          <w:rFonts w:asciiTheme="minorHAnsi" w:hAnsiTheme="minorHAnsi" w:cstheme="minorHAnsi"/>
          <w:sz w:val="20"/>
          <w:szCs w:val="20"/>
        </w:rPr>
        <w:t xml:space="preserve"> w województwie ……..........................…………………...., której właścicielem jest ….............................................................................................................. </w:t>
      </w:r>
      <w:r w:rsidRPr="007A2383">
        <w:rPr>
          <w:rFonts w:asciiTheme="minorHAnsi" w:hAnsiTheme="minorHAnsi" w:cstheme="minorHAnsi"/>
          <w:i/>
          <w:iCs/>
          <w:sz w:val="20"/>
          <w:szCs w:val="20"/>
        </w:rPr>
        <w:t>(nazwa  i adres właściciela instalacji).</w:t>
      </w:r>
    </w:p>
    <w:p w14:paraId="753D1F72" w14:textId="77777777" w:rsidR="007A2383" w:rsidRPr="007A2383" w:rsidRDefault="007A2383" w:rsidP="007A2383">
      <w:pPr>
        <w:spacing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A2383">
        <w:rPr>
          <w:rFonts w:asciiTheme="minorHAnsi" w:hAnsiTheme="minorHAnsi" w:cstheme="minorHAnsi"/>
          <w:sz w:val="20"/>
          <w:szCs w:val="20"/>
        </w:rPr>
        <w:t xml:space="preserve">Zaoferowana wyżej instalacja </w:t>
      </w:r>
      <w:r w:rsidRPr="007A2383">
        <w:rPr>
          <w:rFonts w:asciiTheme="minorHAnsi" w:hAnsiTheme="minorHAnsi" w:cstheme="minorHAnsi"/>
          <w:b/>
          <w:bCs/>
          <w:sz w:val="20"/>
          <w:szCs w:val="20"/>
          <w:u w:val="single"/>
        </w:rPr>
        <w:t>posiada wolne moce przerobowe pozwalające w całości unieszkodliwić odpady odbierane od Zamawiającego przez cały okres obowiązywania umowy.</w:t>
      </w:r>
    </w:p>
    <w:p w14:paraId="44EC5BEA" w14:textId="77777777" w:rsidR="007A2383" w:rsidRPr="007A2383" w:rsidRDefault="007A2383" w:rsidP="007A2383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2383">
        <w:rPr>
          <w:rFonts w:asciiTheme="minorHAnsi" w:hAnsiTheme="minorHAnsi" w:cstheme="minorHAnsi"/>
          <w:sz w:val="20"/>
          <w:szCs w:val="20"/>
        </w:rPr>
        <w:t>Zaoferowana instalacja jest eksploatowana oraz spełnia standardy emisyjne zgodnie</w:t>
      </w:r>
      <w:r w:rsidRPr="007A2383">
        <w:rPr>
          <w:rFonts w:asciiTheme="minorHAnsi" w:hAnsiTheme="minorHAnsi" w:cstheme="minorHAnsi"/>
          <w:sz w:val="20"/>
          <w:szCs w:val="20"/>
        </w:rPr>
        <w:br/>
        <w:t>z przepisami ochrony środowiska.</w:t>
      </w:r>
    </w:p>
    <w:p w14:paraId="3A8EF175" w14:textId="77777777" w:rsidR="007A2383" w:rsidRPr="007A2383" w:rsidRDefault="007A2383" w:rsidP="007A2383">
      <w:pPr>
        <w:jc w:val="both"/>
        <w:rPr>
          <w:rFonts w:asciiTheme="minorHAnsi" w:hAnsiTheme="minorHAnsi" w:cstheme="minorHAnsi"/>
          <w:b/>
          <w:bCs/>
          <w:i/>
          <w:sz w:val="8"/>
          <w:szCs w:val="8"/>
        </w:rPr>
      </w:pPr>
    </w:p>
    <w:p w14:paraId="45A49980" w14:textId="21071B40" w:rsidR="007A2383" w:rsidRDefault="007A2383" w:rsidP="007A2383">
      <w:pPr>
        <w:jc w:val="both"/>
        <w:rPr>
          <w:rFonts w:asciiTheme="minorHAnsi" w:hAnsiTheme="minorHAnsi" w:cstheme="minorHAnsi"/>
          <w:sz w:val="20"/>
          <w:szCs w:val="20"/>
        </w:rPr>
      </w:pPr>
      <w:r w:rsidRPr="007A238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Jednocześnie stwierdzam, iż świadom(a) jestem odpowiedzialności karnej za składanie fałszywych oświadczeń. </w:t>
      </w:r>
    </w:p>
    <w:p w14:paraId="16C32396" w14:textId="77777777" w:rsidR="007A2383" w:rsidRDefault="007A2383" w:rsidP="007A2383">
      <w:pPr>
        <w:jc w:val="both"/>
        <w:rPr>
          <w:rFonts w:asciiTheme="minorHAnsi" w:hAnsiTheme="minorHAnsi" w:cstheme="minorHAnsi"/>
          <w:sz w:val="2"/>
          <w:szCs w:val="2"/>
        </w:rPr>
      </w:pPr>
    </w:p>
    <w:p w14:paraId="4D8C615A" w14:textId="77777777" w:rsidR="007A2383" w:rsidRPr="007A2383" w:rsidRDefault="007A2383" w:rsidP="007A2383">
      <w:pPr>
        <w:jc w:val="both"/>
        <w:rPr>
          <w:rFonts w:asciiTheme="minorHAnsi" w:hAnsiTheme="minorHAnsi" w:cstheme="minorHAnsi"/>
          <w:sz w:val="2"/>
          <w:szCs w:val="2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7A2383" w:rsidRPr="007A2383" w14:paraId="6A30B662" w14:textId="77777777" w:rsidTr="007A2383">
        <w:trPr>
          <w:trHeight w:val="80"/>
        </w:trPr>
        <w:tc>
          <w:tcPr>
            <w:tcW w:w="2660" w:type="dxa"/>
          </w:tcPr>
          <w:p w14:paraId="56A18E21" w14:textId="77777777" w:rsidR="007A2383" w:rsidRPr="007A2383" w:rsidRDefault="007A238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</w:p>
          <w:p w14:paraId="0ED65E89" w14:textId="77777777" w:rsidR="007A2383" w:rsidRPr="007A2383" w:rsidRDefault="007A238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i/>
                <w:sz w:val="14"/>
                <w:szCs w:val="14"/>
                <w:vertAlign w:val="superscript"/>
                <w:lang w:eastAsia="pl-PL"/>
              </w:rPr>
              <w:t>.....................................</w:t>
            </w:r>
          </w:p>
          <w:p w14:paraId="50F55961" w14:textId="77777777" w:rsidR="007A2383" w:rsidRPr="007A2383" w:rsidRDefault="007A2383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F72AD23" w14:textId="77777777" w:rsidR="007A2383" w:rsidRPr="007A2383" w:rsidRDefault="007A238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</w:p>
          <w:p w14:paraId="1D68FBD2" w14:textId="77777777" w:rsidR="007A2383" w:rsidRPr="007A2383" w:rsidRDefault="007A238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14"/>
                <w:szCs w:val="14"/>
                <w:vertAlign w:val="superscript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i/>
                <w:sz w:val="14"/>
                <w:szCs w:val="1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F91748A" w14:textId="77777777" w:rsidR="007A2383" w:rsidRPr="007A2383" w:rsidRDefault="007A2383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A238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[kwalifikowany podpis elektroniczny osoby / osób uprawnionych do reprezentacji podmiotu udostępniającego zasoby]</w:t>
            </w:r>
          </w:p>
        </w:tc>
      </w:tr>
    </w:tbl>
    <w:p w14:paraId="4427E3A5" w14:textId="78B1785D" w:rsidR="00484F88" w:rsidRPr="007A2383" w:rsidRDefault="00484F88" w:rsidP="007A2383">
      <w:pPr>
        <w:spacing w:before="160" w:after="240"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sectPr w:rsidR="00484F88" w:rsidRPr="007A2383" w:rsidSect="007A23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C2122" w14:textId="77777777" w:rsidR="00D46E8C" w:rsidRDefault="00D46E8C" w:rsidP="0038231F">
      <w:pPr>
        <w:spacing w:after="0" w:line="240" w:lineRule="auto"/>
      </w:pPr>
      <w:r>
        <w:separator/>
      </w:r>
    </w:p>
  </w:endnote>
  <w:endnote w:type="continuationSeparator" w:id="0">
    <w:p w14:paraId="36EBAFBE" w14:textId="77777777" w:rsidR="00D46E8C" w:rsidRDefault="00D46E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88CB" w14:textId="77777777" w:rsidR="004921CD" w:rsidRDefault="004921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E1B0" w14:textId="1879A231" w:rsidR="00F8042D" w:rsidRPr="007A2383" w:rsidRDefault="007A2383" w:rsidP="007A2383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7A2383">
      <w:rPr>
        <w:rFonts w:cs="Calibri"/>
        <w:sz w:val="15"/>
        <w:szCs w:val="15"/>
      </w:rPr>
      <w:t xml:space="preserve">SPZOZ w Siedlcach:   NIP: 821-205-60-50,  </w:t>
    </w:r>
    <w:r w:rsidRPr="007A2383">
      <w:rPr>
        <w:rFonts w:cs="Calibri"/>
        <w:spacing w:val="4"/>
        <w:sz w:val="15"/>
        <w:szCs w:val="15"/>
      </w:rPr>
      <w:t>REGON: 000310309,  KRS 0000001957  BDO 000144095</w:t>
    </w:r>
    <w:r w:rsidRPr="007A2383">
      <w:rPr>
        <w:rFonts w:cs="Calibri"/>
        <w:color w:val="202C82"/>
        <w:sz w:val="15"/>
        <w:szCs w:val="15"/>
      </w:rPr>
      <w:tab/>
    </w:r>
    <w:r w:rsidRPr="007A2383">
      <w:rPr>
        <w:rFonts w:cs="Calibri"/>
        <w:sz w:val="16"/>
        <w:szCs w:val="16"/>
      </w:rPr>
      <w:t xml:space="preserve"> </w:t>
    </w:r>
    <w:r w:rsidR="00F8042D" w:rsidRPr="007A2383">
      <w:rPr>
        <w:rFonts w:asciiTheme="minorHAnsi" w:hAnsiTheme="minorHAnsi" w:cstheme="minorHAnsi"/>
        <w:sz w:val="16"/>
        <w:szCs w:val="16"/>
      </w:rPr>
      <w:t xml:space="preserve">Strona </w: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7A2383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7A2383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7A2383">
      <w:rPr>
        <w:rFonts w:asciiTheme="minorHAnsi" w:hAnsiTheme="minorHAnsi" w:cstheme="minorHAnsi"/>
        <w:sz w:val="16"/>
        <w:szCs w:val="16"/>
      </w:rPr>
      <w:t xml:space="preserve"> z </w: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7A2383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7A2383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="00F8042D" w:rsidRPr="007A2383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480A0E74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B0C5" w14:textId="77777777" w:rsidR="004921CD" w:rsidRDefault="004921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B105" w14:textId="77777777" w:rsidR="00D46E8C" w:rsidRDefault="00D46E8C" w:rsidP="0038231F">
      <w:pPr>
        <w:spacing w:after="0" w:line="240" w:lineRule="auto"/>
      </w:pPr>
      <w:r>
        <w:separator/>
      </w:r>
    </w:p>
  </w:footnote>
  <w:footnote w:type="continuationSeparator" w:id="0">
    <w:p w14:paraId="0A2B3BF8" w14:textId="77777777" w:rsidR="00D46E8C" w:rsidRDefault="00D46E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6137" w14:textId="77777777" w:rsidR="004921CD" w:rsidRDefault="004921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097DA" w14:textId="390E229F" w:rsidR="007A2383" w:rsidRPr="007A2383" w:rsidRDefault="007A2383" w:rsidP="007A2383">
    <w:pPr>
      <w:jc w:val="center"/>
      <w:rPr>
        <w:rFonts w:cs="Calibri"/>
        <w:b/>
        <w:sz w:val="20"/>
        <w:szCs w:val="20"/>
        <w:lang w:eastAsia="pl-PL"/>
      </w:rPr>
    </w:pPr>
    <w:r>
      <w:rPr>
        <w:noProof/>
        <w:sz w:val="24"/>
      </w:rPr>
      <w:drawing>
        <wp:anchor distT="0" distB="0" distL="114300" distR="114300" simplePos="0" relativeHeight="251657216" behindDoc="1" locked="0" layoutInCell="1" allowOverlap="1" wp14:anchorId="4C1B9DBA" wp14:editId="53352660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281E6BE0" w14:textId="77777777" w:rsidR="007A2383" w:rsidRDefault="007A2383" w:rsidP="007A2383">
    <w:pPr>
      <w:spacing w:line="360" w:lineRule="auto"/>
      <w:jc w:val="center"/>
      <w:rPr>
        <w:rFonts w:eastAsia="Batang" w:cs="Calibri"/>
        <w:b/>
        <w:sz w:val="20"/>
      </w:rPr>
    </w:pPr>
    <w:r w:rsidRPr="007A2383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5219C083" w14:textId="03980D3B" w:rsidR="004921CD" w:rsidRPr="007A2383" w:rsidRDefault="007A2383" w:rsidP="007A2383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7EB91E" wp14:editId="64E6C172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25814887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5726C1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EF91" w14:textId="77777777" w:rsidR="004921CD" w:rsidRDefault="00492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428FE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="Times New Roman" w:hint="default"/>
        <w:i/>
        <w:iCs/>
        <w:color w:val="000000"/>
        <w:sz w:val="22"/>
        <w:szCs w:val="22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257A93"/>
    <w:multiLevelType w:val="hybridMultilevel"/>
    <w:tmpl w:val="6BAC1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259098">
    <w:abstractNumId w:val="13"/>
  </w:num>
  <w:num w:numId="2" w16cid:durableId="1624575794">
    <w:abstractNumId w:val="1"/>
  </w:num>
  <w:num w:numId="3" w16cid:durableId="719984896">
    <w:abstractNumId w:val="12"/>
  </w:num>
  <w:num w:numId="4" w16cid:durableId="1181774561">
    <w:abstractNumId w:val="15"/>
  </w:num>
  <w:num w:numId="5" w16cid:durableId="2109110544">
    <w:abstractNumId w:val="14"/>
  </w:num>
  <w:num w:numId="6" w16cid:durableId="770203488">
    <w:abstractNumId w:val="11"/>
  </w:num>
  <w:num w:numId="7" w16cid:durableId="660161812">
    <w:abstractNumId w:val="2"/>
  </w:num>
  <w:num w:numId="8" w16cid:durableId="1381199773">
    <w:abstractNumId w:val="7"/>
  </w:num>
  <w:num w:numId="9" w16cid:durableId="788857611">
    <w:abstractNumId w:val="5"/>
  </w:num>
  <w:num w:numId="10" w16cid:durableId="1508790399">
    <w:abstractNumId w:val="8"/>
  </w:num>
  <w:num w:numId="11" w16cid:durableId="1746339823">
    <w:abstractNumId w:val="6"/>
  </w:num>
  <w:num w:numId="12" w16cid:durableId="287709385">
    <w:abstractNumId w:val="10"/>
  </w:num>
  <w:num w:numId="13" w16cid:durableId="40980579">
    <w:abstractNumId w:val="4"/>
  </w:num>
  <w:num w:numId="14" w16cid:durableId="926840165">
    <w:abstractNumId w:val="3"/>
  </w:num>
  <w:num w:numId="15" w16cid:durableId="1856377848">
    <w:abstractNumId w:val="9"/>
  </w:num>
  <w:num w:numId="16" w16cid:durableId="1432122380">
    <w:abstractNumId w:val="16"/>
  </w:num>
  <w:num w:numId="17" w16cid:durableId="13177648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8C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F1E1B"/>
    <w:rsid w:val="00110593"/>
    <w:rsid w:val="0011306C"/>
    <w:rsid w:val="0012157F"/>
    <w:rsid w:val="00160A7A"/>
    <w:rsid w:val="0017030D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D758B"/>
    <w:rsid w:val="002E641A"/>
    <w:rsid w:val="002F21B9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36B73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921CD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4B3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2413"/>
    <w:rsid w:val="006A3A1F"/>
    <w:rsid w:val="006A52B6"/>
    <w:rsid w:val="006B53D6"/>
    <w:rsid w:val="006F0034"/>
    <w:rsid w:val="006F3D32"/>
    <w:rsid w:val="00704551"/>
    <w:rsid w:val="00710937"/>
    <w:rsid w:val="007118F0"/>
    <w:rsid w:val="00714930"/>
    <w:rsid w:val="00721D87"/>
    <w:rsid w:val="0072560B"/>
    <w:rsid w:val="00735EF7"/>
    <w:rsid w:val="00746532"/>
    <w:rsid w:val="00751725"/>
    <w:rsid w:val="00756C8F"/>
    <w:rsid w:val="00757EFB"/>
    <w:rsid w:val="007840F2"/>
    <w:rsid w:val="007936D6"/>
    <w:rsid w:val="007961C8"/>
    <w:rsid w:val="007A2383"/>
    <w:rsid w:val="007A2BCB"/>
    <w:rsid w:val="007B01C8"/>
    <w:rsid w:val="007C3B14"/>
    <w:rsid w:val="007D5B61"/>
    <w:rsid w:val="007E2F69"/>
    <w:rsid w:val="00804F07"/>
    <w:rsid w:val="00825A09"/>
    <w:rsid w:val="00830AB1"/>
    <w:rsid w:val="00833FCD"/>
    <w:rsid w:val="00842991"/>
    <w:rsid w:val="00847232"/>
    <w:rsid w:val="00853598"/>
    <w:rsid w:val="008757E1"/>
    <w:rsid w:val="00892E48"/>
    <w:rsid w:val="008C5709"/>
    <w:rsid w:val="008C6DF8"/>
    <w:rsid w:val="008D0487"/>
    <w:rsid w:val="008D33C8"/>
    <w:rsid w:val="008F1B07"/>
    <w:rsid w:val="008F3B4E"/>
    <w:rsid w:val="008F5F77"/>
    <w:rsid w:val="0091264E"/>
    <w:rsid w:val="009169D4"/>
    <w:rsid w:val="009301A2"/>
    <w:rsid w:val="0094299B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D04E8"/>
    <w:rsid w:val="00AE6FF2"/>
    <w:rsid w:val="00B0088C"/>
    <w:rsid w:val="00B049E0"/>
    <w:rsid w:val="00B15219"/>
    <w:rsid w:val="00B15FD3"/>
    <w:rsid w:val="00B34079"/>
    <w:rsid w:val="00B36ABD"/>
    <w:rsid w:val="00B475B8"/>
    <w:rsid w:val="00B740E2"/>
    <w:rsid w:val="00B8005E"/>
    <w:rsid w:val="00B90E42"/>
    <w:rsid w:val="00B9406A"/>
    <w:rsid w:val="00B96C86"/>
    <w:rsid w:val="00BB0C3C"/>
    <w:rsid w:val="00BE6F04"/>
    <w:rsid w:val="00C014B5"/>
    <w:rsid w:val="00C113BF"/>
    <w:rsid w:val="00C16ED4"/>
    <w:rsid w:val="00C4103F"/>
    <w:rsid w:val="00C57DEB"/>
    <w:rsid w:val="00C62F57"/>
    <w:rsid w:val="00C737A7"/>
    <w:rsid w:val="00C81012"/>
    <w:rsid w:val="00C909B9"/>
    <w:rsid w:val="00CA161C"/>
    <w:rsid w:val="00CD0851"/>
    <w:rsid w:val="00CD4DD1"/>
    <w:rsid w:val="00D23F3D"/>
    <w:rsid w:val="00D2702A"/>
    <w:rsid w:val="00D34D9A"/>
    <w:rsid w:val="00D409DE"/>
    <w:rsid w:val="00D42C9B"/>
    <w:rsid w:val="00D46E8C"/>
    <w:rsid w:val="00D531D5"/>
    <w:rsid w:val="00D56E0D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C0D9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B90"/>
    <w:rsid w:val="00FA038E"/>
    <w:rsid w:val="00FA2CAA"/>
    <w:rsid w:val="00FC031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50850"/>
  <w15:docId w15:val="{875D14B3-F7C0-4136-8DDF-0968ABA4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7A23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3</cp:revision>
  <cp:lastPrinted>2026-07-22T07:46:00Z</cp:lastPrinted>
  <dcterms:created xsi:type="dcterms:W3CDTF">2025-08-08T08:54:00Z</dcterms:created>
  <dcterms:modified xsi:type="dcterms:W3CDTF">2026-07-22T07:46:00Z</dcterms:modified>
</cp:coreProperties>
</file>